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F8A8C" w14:textId="77777777" w:rsidR="00CF2889" w:rsidRDefault="00CF2889" w:rsidP="00CF2889"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(</w:t>
      </w:r>
      <w:proofErr w:type="gramEnd"/>
      <w:r>
        <w:t>fl.1484-5)</w:t>
      </w:r>
    </w:p>
    <w:p w14:paraId="4982EE4E" w14:textId="77777777" w:rsidR="00CF2889" w:rsidRDefault="00CF2889" w:rsidP="00CF2889">
      <w:r>
        <w:t>of Chester.</w:t>
      </w:r>
    </w:p>
    <w:p w14:paraId="3EFD112F" w14:textId="77777777" w:rsidR="00CF2889" w:rsidRDefault="00CF2889" w:rsidP="00CF2889"/>
    <w:p w14:paraId="0D8912AA" w14:textId="77777777" w:rsidR="00CF2889" w:rsidRDefault="00CF2889" w:rsidP="00CF2889"/>
    <w:p w14:paraId="5E9DCE63" w14:textId="77777777" w:rsidR="00CF2889" w:rsidRDefault="00CF2889" w:rsidP="00CF2889">
      <w:r>
        <w:t xml:space="preserve">         1484-5</w:t>
      </w:r>
      <w:r>
        <w:tab/>
        <w:t xml:space="preserve">He had to appear before the city authorities, accused of breaking the </w:t>
      </w:r>
    </w:p>
    <w:p w14:paraId="67038281" w14:textId="77777777" w:rsidR="00CF2889" w:rsidRDefault="00CF2889" w:rsidP="00CF2889">
      <w:r>
        <w:tab/>
      </w:r>
      <w:r>
        <w:tab/>
        <w:t>Statute of Labourers,</w:t>
      </w:r>
    </w:p>
    <w:p w14:paraId="0CB28734" w14:textId="77777777" w:rsidR="00CF2889" w:rsidRDefault="00CF2889" w:rsidP="00CF2889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7F97E6D" w14:textId="77777777" w:rsidR="00CF2889" w:rsidRDefault="00CF2889" w:rsidP="00CF2889">
      <w:pPr>
        <w:ind w:left="720" w:firstLine="720"/>
      </w:pPr>
      <w:r>
        <w:t>pub. The Cheshire Community Council, 1971, p.37)</w:t>
      </w:r>
    </w:p>
    <w:p w14:paraId="7973FFB3" w14:textId="77777777" w:rsidR="00CF2889" w:rsidRDefault="00CF2889" w:rsidP="00CF2889"/>
    <w:p w14:paraId="722569A4" w14:textId="77777777" w:rsidR="00CF2889" w:rsidRDefault="00CF2889" w:rsidP="00CF2889"/>
    <w:p w14:paraId="20529CE9" w14:textId="77777777" w:rsidR="00CF2889" w:rsidRDefault="00CF2889" w:rsidP="00CF2889">
      <w:r>
        <w:t>22 January 2023</w:t>
      </w:r>
    </w:p>
    <w:p w14:paraId="2406E7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EFBD9" w14:textId="77777777" w:rsidR="00CF2889" w:rsidRDefault="00CF2889" w:rsidP="009139A6">
      <w:r>
        <w:separator/>
      </w:r>
    </w:p>
  </w:endnote>
  <w:endnote w:type="continuationSeparator" w:id="0">
    <w:p w14:paraId="4053DD92" w14:textId="77777777" w:rsidR="00CF2889" w:rsidRDefault="00CF28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71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7F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9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49B58" w14:textId="77777777" w:rsidR="00CF2889" w:rsidRDefault="00CF2889" w:rsidP="009139A6">
      <w:r>
        <w:separator/>
      </w:r>
    </w:p>
  </w:footnote>
  <w:footnote w:type="continuationSeparator" w:id="0">
    <w:p w14:paraId="7A5A1B8B" w14:textId="77777777" w:rsidR="00CF2889" w:rsidRDefault="00CF28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44C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56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C91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8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F288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4300"/>
  <w15:chartTrackingRefBased/>
  <w15:docId w15:val="{B0D84259-0133-486E-9D62-8569F5B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8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2023-04-15T19:54:00Z</dcterms:created>
  <dcterms:modified xsi:type="dcterms:W3CDTF">2023-04-15T19:54:00Z</dcterms:modified>
</cp:coreProperties>
</file>